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CA58F" w14:textId="77777777" w:rsidR="005C2F0B" w:rsidRDefault="005C2F0B" w:rsidP="005C2F0B">
      <w:pPr>
        <w:pStyle w:val="NoSpacing"/>
      </w:pPr>
      <w:r>
        <w:rPr>
          <w:u w:val="single"/>
        </w:rPr>
        <w:t>John SCHERMAN</w:t>
      </w:r>
      <w:r>
        <w:t xml:space="preserve">  </w:t>
      </w:r>
      <w:proofErr w:type="gramStart"/>
      <w:r>
        <w:t xml:space="preserve">   (</w:t>
      </w:r>
      <w:proofErr w:type="gramEnd"/>
      <w:r>
        <w:t>d.ca.1484)</w:t>
      </w:r>
    </w:p>
    <w:p w14:paraId="6D883078" w14:textId="77777777" w:rsidR="005C2F0B" w:rsidRDefault="005C2F0B" w:rsidP="005C2F0B">
      <w:pPr>
        <w:pStyle w:val="NoSpacing"/>
      </w:pPr>
      <w:r>
        <w:t xml:space="preserve">of </w:t>
      </w:r>
      <w:proofErr w:type="spellStart"/>
      <w:proofErr w:type="gramStart"/>
      <w:r>
        <w:t>St.Andrews</w:t>
      </w:r>
      <w:proofErr w:type="spellEnd"/>
      <w:proofErr w:type="gramEnd"/>
      <w:r>
        <w:t xml:space="preserve">, Lewes, Sussex. </w:t>
      </w:r>
    </w:p>
    <w:p w14:paraId="1CB85D6A" w14:textId="77777777" w:rsidR="005C2F0B" w:rsidRDefault="005C2F0B" w:rsidP="005C2F0B">
      <w:pPr>
        <w:pStyle w:val="NoSpacing"/>
      </w:pPr>
    </w:p>
    <w:p w14:paraId="67E45BAF" w14:textId="77777777" w:rsidR="005C2F0B" w:rsidRDefault="005C2F0B" w:rsidP="005C2F0B">
      <w:pPr>
        <w:pStyle w:val="NoSpacing"/>
      </w:pPr>
    </w:p>
    <w:p w14:paraId="3E9E40E9" w14:textId="77777777" w:rsidR="005C2F0B" w:rsidRDefault="005C2F0B" w:rsidP="005C2F0B">
      <w:pPr>
        <w:pStyle w:val="NoSpacing"/>
      </w:pPr>
      <w:r>
        <w:tab/>
        <w:t>1484</w:t>
      </w:r>
      <w:r>
        <w:tab/>
        <w:t>He died in or before this time.</w:t>
      </w:r>
    </w:p>
    <w:p w14:paraId="582CF98B" w14:textId="77777777" w:rsidR="005C2F0B" w:rsidRDefault="005C2F0B" w:rsidP="005C2F0B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506E2D9A" w14:textId="77777777" w:rsidR="005C2F0B" w:rsidRDefault="005C2F0B" w:rsidP="005C2F0B">
      <w:pPr>
        <w:pStyle w:val="NoSpacing"/>
      </w:pPr>
    </w:p>
    <w:p w14:paraId="2DD83A33" w14:textId="77777777" w:rsidR="005C2F0B" w:rsidRDefault="005C2F0B" w:rsidP="005C2F0B">
      <w:pPr>
        <w:pStyle w:val="NoSpacing"/>
      </w:pPr>
    </w:p>
    <w:p w14:paraId="5B3D746B" w14:textId="77777777" w:rsidR="005C2F0B" w:rsidRDefault="005C2F0B" w:rsidP="005C2F0B">
      <w:pPr>
        <w:pStyle w:val="NoSpacing"/>
      </w:pPr>
      <w:r>
        <w:t xml:space="preserve">Executor:   Thomas </w:t>
      </w:r>
      <w:proofErr w:type="spellStart"/>
      <w:r>
        <w:t>Scherman</w:t>
      </w:r>
      <w:proofErr w:type="spellEnd"/>
      <w:r>
        <w:t>(q.v.).     (ibid.)</w:t>
      </w:r>
    </w:p>
    <w:p w14:paraId="5FA8080F" w14:textId="77777777" w:rsidR="005C2F0B" w:rsidRDefault="005C2F0B" w:rsidP="005C2F0B">
      <w:pPr>
        <w:pStyle w:val="NoSpacing"/>
      </w:pPr>
    </w:p>
    <w:p w14:paraId="4C4A0376" w14:textId="77777777" w:rsidR="005C2F0B" w:rsidRDefault="005C2F0B" w:rsidP="005C2F0B">
      <w:pPr>
        <w:pStyle w:val="NoSpacing"/>
      </w:pPr>
    </w:p>
    <w:p w14:paraId="4E73A1CE" w14:textId="77777777" w:rsidR="005C2F0B" w:rsidRDefault="005C2F0B" w:rsidP="005C2F0B">
      <w:pPr>
        <w:pStyle w:val="NoSpacing"/>
      </w:pPr>
    </w:p>
    <w:p w14:paraId="451330CE" w14:textId="77777777" w:rsidR="005C2F0B" w:rsidRDefault="005C2F0B" w:rsidP="005C2F0B">
      <w:pPr>
        <w:pStyle w:val="NoSpacing"/>
      </w:pPr>
      <w:r>
        <w:t>21 December 2018</w:t>
      </w:r>
    </w:p>
    <w:p w14:paraId="71BFDFE7" w14:textId="77777777" w:rsidR="006B2F86" w:rsidRPr="00E71FC3" w:rsidRDefault="005C2F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351C2" w14:textId="77777777" w:rsidR="005C2F0B" w:rsidRDefault="005C2F0B" w:rsidP="00E71FC3">
      <w:pPr>
        <w:spacing w:after="0" w:line="240" w:lineRule="auto"/>
      </w:pPr>
      <w:r>
        <w:separator/>
      </w:r>
    </w:p>
  </w:endnote>
  <w:endnote w:type="continuationSeparator" w:id="0">
    <w:p w14:paraId="1E80AA8B" w14:textId="77777777" w:rsidR="005C2F0B" w:rsidRDefault="005C2F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9B3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D9C66" w14:textId="77777777" w:rsidR="005C2F0B" w:rsidRDefault="005C2F0B" w:rsidP="00E71FC3">
      <w:pPr>
        <w:spacing w:after="0" w:line="240" w:lineRule="auto"/>
      </w:pPr>
      <w:r>
        <w:separator/>
      </w:r>
    </w:p>
  </w:footnote>
  <w:footnote w:type="continuationSeparator" w:id="0">
    <w:p w14:paraId="32B8E21A" w14:textId="77777777" w:rsidR="005C2F0B" w:rsidRDefault="005C2F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0B"/>
    <w:rsid w:val="001A7C09"/>
    <w:rsid w:val="00577BD5"/>
    <w:rsid w:val="005C2F0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C514A"/>
  <w15:chartTrackingRefBased/>
  <w15:docId w15:val="{1D1D2246-9C0E-46D9-BFC6-85169BBC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C2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2018-12-24T20:41:00Z</dcterms:created>
  <dcterms:modified xsi:type="dcterms:W3CDTF">2018-12-24T20:43:00Z</dcterms:modified>
</cp:coreProperties>
</file>